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561"/>
        <w:gridCol w:w="1558"/>
        <w:gridCol w:w="1702"/>
      </w:tblGrid>
      <w:tr w:rsidR="00CE08A5" w:rsidTr="00CE08A5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E08A5" w:rsidRPr="00CE08A5" w:rsidRDefault="00CE08A5" w:rsidP="00CE08A5">
            <w:pPr>
              <w:pStyle w:val="1"/>
              <w:jc w:val="right"/>
              <w:rPr>
                <w:sz w:val="20"/>
              </w:rPr>
            </w:pPr>
            <w:r w:rsidRPr="00CE08A5">
              <w:rPr>
                <w:sz w:val="20"/>
              </w:rPr>
              <w:t xml:space="preserve">Приложение </w:t>
            </w:r>
            <w:r>
              <w:rPr>
                <w:sz w:val="20"/>
              </w:rPr>
              <w:t>8</w:t>
            </w:r>
          </w:p>
          <w:p w:rsidR="00CE08A5" w:rsidRPr="00CE08A5" w:rsidRDefault="00CE08A5" w:rsidP="00CE08A5">
            <w:pPr>
              <w:pStyle w:val="1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</w:t>
            </w:r>
            <w:r w:rsidRPr="00CE08A5">
              <w:rPr>
                <w:sz w:val="20"/>
              </w:rPr>
              <w:t xml:space="preserve">к решению                                                 </w:t>
            </w:r>
            <w:r>
              <w:rPr>
                <w:sz w:val="20"/>
              </w:rPr>
              <w:t xml:space="preserve">                                </w:t>
            </w:r>
            <w:r w:rsidRPr="00CE08A5">
              <w:rPr>
                <w:sz w:val="20"/>
              </w:rPr>
              <w:t xml:space="preserve"> Совета депутатов</w:t>
            </w:r>
          </w:p>
          <w:p w:rsidR="00CE08A5" w:rsidRPr="00CE08A5" w:rsidRDefault="00CE08A5" w:rsidP="00CE08A5">
            <w:pPr>
              <w:pStyle w:val="1"/>
              <w:jc w:val="right"/>
              <w:rPr>
                <w:sz w:val="20"/>
              </w:rPr>
            </w:pPr>
            <w:r w:rsidRPr="00CE08A5">
              <w:rPr>
                <w:sz w:val="20"/>
              </w:rPr>
              <w:t xml:space="preserve">Усть-Таркского района </w:t>
            </w:r>
          </w:p>
          <w:p w:rsidR="00CE08A5" w:rsidRPr="00CE08A5" w:rsidRDefault="00CE08A5" w:rsidP="00CE08A5">
            <w:pPr>
              <w:pStyle w:val="1"/>
              <w:jc w:val="right"/>
              <w:rPr>
                <w:sz w:val="20"/>
              </w:rPr>
            </w:pPr>
            <w:r w:rsidRPr="00CE08A5">
              <w:rPr>
                <w:sz w:val="20"/>
              </w:rPr>
              <w:t xml:space="preserve">Новосибирской области </w:t>
            </w:r>
          </w:p>
          <w:p w:rsidR="00CE08A5" w:rsidRPr="00CE08A5" w:rsidRDefault="00CE08A5" w:rsidP="006D0FAF">
            <w:pPr>
              <w:pStyle w:val="1"/>
              <w:jc w:val="right"/>
              <w:rPr>
                <w:sz w:val="20"/>
              </w:rPr>
            </w:pPr>
            <w:r w:rsidRPr="00CE08A5">
              <w:rPr>
                <w:sz w:val="20"/>
              </w:rPr>
              <w:t xml:space="preserve">                от 24.11.2023 г.   №</w:t>
            </w:r>
            <w:r w:rsidR="006D0FAF">
              <w:rPr>
                <w:sz w:val="20"/>
              </w:rPr>
              <w:t>191</w:t>
            </w:r>
            <w:bookmarkStart w:id="0" w:name="_GoBack"/>
            <w:bookmarkEnd w:id="0"/>
          </w:p>
        </w:tc>
      </w:tr>
      <w:tr w:rsidR="009D1607" w:rsidRPr="002E6E74" w:rsidTr="00CE08A5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9D1607" w:rsidP="009C273D">
            <w:pPr>
              <w:pStyle w:val="1"/>
              <w:rPr>
                <w:sz w:val="20"/>
              </w:rPr>
            </w:pP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9C273D" w:rsidRPr="009C273D" w:rsidRDefault="009C273D" w:rsidP="009C273D">
            <w:pPr>
              <w:pStyle w:val="1"/>
              <w:jc w:val="center"/>
              <w:rPr>
                <w:sz w:val="20"/>
              </w:rPr>
            </w:pPr>
            <w:r w:rsidRPr="009C273D">
              <w:rPr>
                <w:sz w:val="20"/>
              </w:rPr>
              <w:t xml:space="preserve">Перечень координат характерных точек границ населенного пункта село </w:t>
            </w:r>
            <w:r>
              <w:rPr>
                <w:sz w:val="20"/>
              </w:rPr>
              <w:t>Усть-Тарка</w:t>
            </w:r>
            <w:r w:rsidRPr="009C273D">
              <w:rPr>
                <w:sz w:val="20"/>
              </w:rPr>
              <w:t xml:space="preserve"> МО </w:t>
            </w:r>
            <w:r>
              <w:rPr>
                <w:sz w:val="20"/>
              </w:rPr>
              <w:t>Усть-Таркский</w:t>
            </w:r>
            <w:r w:rsidRPr="009C273D">
              <w:rPr>
                <w:sz w:val="20"/>
              </w:rPr>
              <w:t xml:space="preserve"> сельсовет </w:t>
            </w:r>
          </w:p>
          <w:p w:rsidR="00FD0C65" w:rsidRPr="002E6E74" w:rsidRDefault="009C273D" w:rsidP="009C273D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Усть-Таркского</w:t>
            </w:r>
            <w:r w:rsidRPr="009C273D">
              <w:rPr>
                <w:sz w:val="20"/>
              </w:rPr>
              <w:t xml:space="preserve"> района Новосибирской области в системе координат «</w:t>
            </w:r>
            <w:proofErr w:type="gramStart"/>
            <w:r w:rsidRPr="009C273D">
              <w:rPr>
                <w:sz w:val="20"/>
              </w:rPr>
              <w:t>МСК</w:t>
            </w:r>
            <w:proofErr w:type="gramEnd"/>
            <w:r w:rsidRPr="009C273D">
              <w:rPr>
                <w:sz w:val="20"/>
              </w:rPr>
              <w:t xml:space="preserve"> НСО, зона </w:t>
            </w:r>
            <w:r>
              <w:rPr>
                <w:sz w:val="20"/>
              </w:rPr>
              <w:t>1</w:t>
            </w:r>
            <w:r w:rsidRPr="009C273D">
              <w:rPr>
                <w:sz w:val="20"/>
              </w:rPr>
              <w:t>» (Предварительный)</w:t>
            </w:r>
          </w:p>
        </w:tc>
      </w:tr>
      <w:tr w:rsidR="009C273D" w:rsidRPr="002E6E74" w:rsidTr="005232A7">
        <w:trPr>
          <w:trHeight w:val="430"/>
        </w:trPr>
        <w:tc>
          <w:tcPr>
            <w:tcW w:w="10632" w:type="dxa"/>
            <w:gridSpan w:val="6"/>
          </w:tcPr>
          <w:p w:rsidR="009C273D" w:rsidRPr="002E6E74" w:rsidRDefault="009C273D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B62290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proofErr w:type="gramStart"/>
            <w:r w:rsidRPr="002E6E74">
              <w:rPr>
                <w:sz w:val="20"/>
                <w:u w:val="single"/>
              </w:rPr>
              <w:t>МСК</w:t>
            </w:r>
            <w:proofErr w:type="gramEnd"/>
            <w:r w:rsidRPr="002E6E74">
              <w:rPr>
                <w:sz w:val="20"/>
                <w:u w:val="single"/>
              </w:rPr>
              <w:t xml:space="preserve"> </w:t>
            </w:r>
            <w:r w:rsidR="00B62290">
              <w:rPr>
                <w:sz w:val="20"/>
                <w:u w:val="single"/>
              </w:rPr>
              <w:t>НСО</w:t>
            </w:r>
            <w:r w:rsidRPr="002E6E74">
              <w:rPr>
                <w:sz w:val="20"/>
                <w:u w:val="single"/>
              </w:rPr>
              <w:t xml:space="preserve">, зона </w:t>
            </w:r>
            <w:r w:rsidR="00B62290">
              <w:rPr>
                <w:sz w:val="20"/>
                <w:u w:val="single"/>
              </w:rPr>
              <w:t>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Координаты, </w:t>
            </w:r>
            <w:proofErr w:type="gramStart"/>
            <w:r w:rsidRPr="002E6E74">
              <w:rPr>
                <w:sz w:val="20"/>
              </w:rPr>
              <w:t>м</w:t>
            </w:r>
            <w:proofErr w:type="gramEnd"/>
          </w:p>
        </w:tc>
        <w:tc>
          <w:tcPr>
            <w:tcW w:w="2561" w:type="dxa"/>
            <w:vMerge w:val="restart"/>
            <w:vAlign w:val="center"/>
          </w:tcPr>
          <w:p w:rsidR="006E1041" w:rsidRPr="002E6E74" w:rsidRDefault="006E104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558" w:type="dxa"/>
            <w:vMerge w:val="restart"/>
          </w:tcPr>
          <w:p w:rsidR="006E1041" w:rsidRPr="002E6E74" w:rsidRDefault="006E104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proofErr w:type="gramStart"/>
            <w:r w:rsidRPr="002E6E74">
              <w:rPr>
                <w:sz w:val="20"/>
                <w:vertAlign w:val="subscript"/>
                <w:lang w:val="en-US"/>
              </w:rPr>
              <w:t>t</w:t>
            </w:r>
            <w:proofErr w:type="gramEnd"/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E104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="003B538E">
              <w:rPr>
                <w:sz w:val="20"/>
              </w:rPr>
              <w:t xml:space="preserve"> </w:t>
            </w:r>
            <w:r w:rsidR="006B54F3" w:rsidRPr="002E6E74">
              <w:rPr>
                <w:sz w:val="20"/>
              </w:rPr>
              <w:t xml:space="preserve">на местности </w:t>
            </w:r>
            <w:r w:rsidR="006B7CAC"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E104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561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E104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561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</w:t>
            </w:r>
            <w:proofErr w:type="gramStart"/>
            <w:r w:rsidRPr="002E6E74">
              <w:rPr>
                <w:sz w:val="18"/>
                <w:szCs w:val="20"/>
              </w:rPr>
              <w:t>1</w:t>
            </w:r>
            <w:proofErr w:type="gramEnd"/>
            <w:r w:rsidRPr="002E6E74">
              <w:rPr>
                <w:sz w:val="18"/>
                <w:szCs w:val="20"/>
              </w:rPr>
              <w:t>(3)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548235.26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1312500.11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548071.20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1312481.32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548088.64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1312343.99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548096.44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1312318.72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548043.27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1312311.07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548072.98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1312210.34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548082.36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1312171.68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548102.52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1312176.21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548096.74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1312201.60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548108.61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1312204.60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548141.96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1312210.08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548148.47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1312187.51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548268.20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1312218.50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1312221.94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548282.74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1312215.05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548285.41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1312219.26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548275.47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1312226.53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548275.47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1312231.12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1312298.04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548266.52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1312298.70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548271.44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1312299.57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548276.36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1312300.46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548281.28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1312301.33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548286.21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1312302.20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548291.13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1312303.09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548296.05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1312303.96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548300.97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1312304.85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548305.90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1312305.72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548310.82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1312306.61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548315.74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1312307.48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548320.66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1312308.37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548325.58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1312309.24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548330.51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1312310.12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548335.43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1312311.00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548340.35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1312311.88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548345.27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1312312.76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548350.20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1312313.64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548355.12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1312314.52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548360.04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1312315.40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548364.96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1312316.27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548369.88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1312317.16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548374.80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1312318.03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548379.73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1312318.92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548384.65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1312319.79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548389.57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1312320.67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548394.50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1312321.55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548399.42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548404.33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1312323.31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548409.26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1312324.18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548414.18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1312325.07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548419.11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1312325.94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548424.02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1312326.83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548428.95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1312327.70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548433.87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1312328.59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548438.79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1312329.46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548443.72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1312330.35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548448.64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1312331.22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548453.56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1312332.10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548458.48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1312332.98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548463.40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1312333.86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548468.32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1312334.74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548473.25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1312335.62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548477.15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1312336.32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548476.57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1312334.63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548475.94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1312332.83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548474.30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1312328.10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548472.66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1312323.39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548471.02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1312318.67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548469.38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1312313.94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548467.73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1312309.22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548466.09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1312304.49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548464.46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1312299.77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548462.81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1312295.06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548461.17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1312290.33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548459.53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1312285.61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548457.89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1312280.88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548456.24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1312276.15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548454.61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1312271.43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548452.96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1312266.72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548451.32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1312261.99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548449.68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1312257.26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548448.04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1312252.54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548446.40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1312247.82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548444.76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1312243.09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548443.12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1312238.38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548441.48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1312233.65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548439.84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1312228.93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548438.19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1312224.20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548436.55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1312219.48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548434.91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1312214.75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548433.27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1312210.04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548432.49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1312207.80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548431.64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1312205.33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548429.99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1312200.63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548428.33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1312195.93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548426.66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1312191.25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548426.28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1312190.18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548424.98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1312186.55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548423.29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1312181.84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548421.61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1312177.13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548419.93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548418.24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1312167.72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548416.55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1312163.01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548414.87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1312158.31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548413.18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1312153.60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548411.50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1312148.89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548409.81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1312144.19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548408.12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1312139.48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548406.44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1312134.77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548404.75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1312130.06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548403.07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1312125.36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548401.39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1312120.64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548400.13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1312117.14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548399.70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1312115.95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548398.02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1312111.27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548396.33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1312106.62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548394.62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1312102.01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548392.86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1312097.46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548391.06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1312092.95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548389.68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1312089.62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548389.22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1312088.54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548387.26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1312084.12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548385.23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1312079.75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548383.12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1312075.43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548380.93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1312071.16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548378.65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1312066.92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548376.30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1312062.72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548373.86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1312058.58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548371.34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1312054.49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548368.75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1312050.45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548368.03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1312049.28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548356.21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1312044.21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548340.78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1312045.38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548222.36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1312069.33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548174.32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1312067.72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548136.17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1312048.94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548105.74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1312059.14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548062.19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1312085.68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548023.71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1312073.79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547974.02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1312101.27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547971.55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1312125.81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547945.30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1312154.24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547942.49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1312171.35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547903.77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1312162.72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547901.76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1312175.03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547882.55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1312170.06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547879.89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1312187.09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547859.11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1312182.14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547864.69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1312148.28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547843.52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1312142.33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547762.49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1312071.98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547748.39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1312076.40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547734.53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1312068.74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547715.49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1312082.98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547695.26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1312072.96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547692.86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1312047.50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547634.65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1312056.96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547610.11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1312054.30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547607.21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1312052.26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547574.92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1312030.27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547565.39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1312023.78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547511.94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1311985.87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547504.24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1311976.01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547494.77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1311964.00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547427.53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1311896.73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547402.35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1311858.30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547348.30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547339.30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1311769.40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547312.44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1311732.15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547291.60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1311714.80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547265.34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1311716.54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547242.60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1311741.05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547216.35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1311767.29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547200.60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1311783.06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547202.75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1311788.99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547201.70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1311789.78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547191.10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1311791.15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547186.60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1311795.30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547162.10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1311814.56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547203.30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1311870.69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547203.31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1311872.88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547201.11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1311872.89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547201.10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1311870.69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547186.51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1311873.69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547166.72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1311908.65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547161.07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1311911.58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547158.76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1311909.89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547112.87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1311959.73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547112.84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1311962.36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547134.94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1311990.56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547134.10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1312031.56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547116.60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1312040.30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547081.60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1312071.81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547071.26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1312070.22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547010.01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1312049.38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546994.22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1311995.76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546978.78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1311959.05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546952.85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1311950.77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546922.07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1311970.80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546909.52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1311949.68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546893.14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1311937.12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546645.11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1312177.78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546634.67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1312173.43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546609.44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1312147.32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546599.96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1312154.87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546585.46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1312175.61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546527.37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1312238.54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546498.38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1312273.23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546472.70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1312295.35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546436.50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1312306.01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546410.73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1312309.83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546392.09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1312311.59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546368.70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1312312.36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546349.04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1312311.76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546329.00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1312299.98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546320.46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1312283.74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546316.65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1312270.30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546314.76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1312266.86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546307.68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1312254.10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546304.44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1312244.52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546302.07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1312237.77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546301.94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1312237.15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546301.56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1312236.05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546298.90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1312223.67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546293.69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1312215.04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546284.48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1312199.70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546271.68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1312179.70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546268.71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1312175.21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546260.64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1312163.10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546260.48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1312162.77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546256.48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1312148.50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546265.28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1312134.90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546275.68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1312125.30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546273.28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1312115.70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546271.26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1312112.64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546265.43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1312103.90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546265.28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1312103.58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546267.68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1312094.90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546283.68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1312085.32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546322.08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1312060.50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546353.28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1312038.10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546373.30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1312014.02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546413.28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1311950.90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546450.88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1311893.30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546470.08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1311862.91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546494.06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1311850.11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546481.68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1311835.06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546481.56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1311834.87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546470.09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1311811.73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546497.15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1311821.23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546623.38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1311730.95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546673.11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1311660.56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546706.01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1311579.47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546734.32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1311413.45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546740.44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1311379.02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546777.93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1311278.79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546810.06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1311237.48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546932.47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1311066.87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546996.74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1310999.54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547282.88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1310797.56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547365.51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1310704.22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547458.85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1310568.04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547526.17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1310437.97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547553.72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1310327.80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547497.10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1310081.45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547490.21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1310026.36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547430.54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1309933.03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547366.27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1309879.47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547288.12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1309830.82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547336.79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1309764.48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547542.31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1309740.08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547681.65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1309659.95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547817.50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1309562.38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547943.00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1309451.00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548033.55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1309332.53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548096.25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1309151.34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548181.03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1309038.25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548197.11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1309029.32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548353.21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1308936.66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548576.86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1309320.97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548645.25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1309430.43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548723.06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1309554.95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548775.43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1309512.49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548828.52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1309447.88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548921.12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1309325.87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548989.15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1309252.44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549029.24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1309203.67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549030.80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1309207.50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549226.69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1309689.46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549395.14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1309922.96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549371.07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1309948.18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549285.22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1310001.29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549219.59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1310048.44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549214.04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1310122.14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549195.68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1310162.01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549166.38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1310190.54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549122.03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1310213.51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549169.37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1310250.24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549180.57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1310280.74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549142.18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1310290.38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549095.80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1310271.11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549079.38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1310226.38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549011.54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1310246.87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549007.45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1310249.35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548950.87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1310264.61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548937.93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1310273.43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548917.56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1310288.03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548908.98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1310275.91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548875.91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1310284.83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318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548782.90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1310315.22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548801.06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1310369.00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548767.66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1310375.13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548727.38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1310392.15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548725.94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1310425.87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548743.25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1310490.88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548769.95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1310548.71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548760.21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1310613.88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548769.50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1310765.36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548788.09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1310823.24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548801.55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1310900.95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548818.65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1310943.57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548852.72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1310970.00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548880.72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1310923.84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548937.00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1310871.92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548998.82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1310840.36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549085.49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1310747.77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549109.58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1310732.57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549177.25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1310647.13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549210.56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1310612.90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549280.73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1310598.24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549337.13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1310570.97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549366.08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1310550.43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549396.52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1310503.46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549414.41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1310439.56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549443.23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1310381.29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549479.63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1310357.80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549511.61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1310311.25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549519.82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1310273.06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549589.11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1310375.99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549631.29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1310389.82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549654.67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1310412.28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549694.93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1310467.18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549738.31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1310471.19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549770.19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1310510.18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549779.91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1310527.40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549779.93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1310528.45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549779.93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1310528.66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549764.90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1310545.38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549734.83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1310570.33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549690.66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1310600.42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549691.90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1310602.25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549685.49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1310607.62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549679.46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1310612.36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549676.31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1310614.89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549672.31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1310617.88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549666.21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1310622.51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549660.32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1310626.96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549657.16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1310629.39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549653.99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1310631.83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549646.40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1310637.66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549638.80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1310643.56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549631.84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1310648.94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549627.37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1310652.39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549619.17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1310658.71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549566.08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1310797.76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549559.14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1310803.00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549520.00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1310815.97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549478.13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1310814.24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549461.62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1310838.39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549424.79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1310816.87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549397.73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1310824.13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549371.06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1310847.01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549336.40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1310862.16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549259.76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1310935.33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549235.39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1310970.17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549181.34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1311024.64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385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549171.55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1311100.23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549145.54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1311148.71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549140.68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1311158.73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549132.52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1311282.79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549132.65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1311292.72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549131.87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1311315.71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549120.94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1311351.45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549116.96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1311405.73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549125.93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1311450.53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549164.52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1311456.02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549191.07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1311459.81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549230.23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1311465.38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549227.98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1311472.44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549237.20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1311473.47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549265.05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1311436.46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549268.55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1311401.05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549287.00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1311411.67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549289.20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1311411.66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549304.07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1311416.35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549325.19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1311375.03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549412.72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1311418.68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549521.82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1311517.41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549509.47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1311548.16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549559.58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1311568.90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549606.89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1311564.33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549614.78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1311559.35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549632.97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1311538.13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549656.40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1311524.29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549670.96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1311508.69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549682.34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1311508.95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549726.08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1311483.10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549754.30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1311532.25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549772.64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1311515.63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549775.29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1311568.82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549771.00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1311620.20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549696.99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1311614.02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549682.00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1311622.67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549625.93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1311632.16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549581.25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1311716.40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549610.95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1311713.41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549649.28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1311735.80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549660.55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1311763.95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549651.51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1311792.36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549636.55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1311802.34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549621.18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1311842.90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549787.52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1311956.12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549787.58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1311969.37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549784.98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1311981.76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549765.55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1312074.10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549798.89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1312088.05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549861.24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1312114.14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549853.19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1312133.85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549823.60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1312206.21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549744.64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1312173.45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549687.75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1312149.84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549696.73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1312128.01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549660.39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1312104.60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549596.66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1312063.70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549601.81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1312053.88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549549.17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1312023.27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549629.36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1311956.42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549626.06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1311976.46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549630.04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1312000.02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549641.95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1311977.30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549713.54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1312014.19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549700.45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1311974.28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549671.58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1311948.68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549639.41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1311922.99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549561.10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1311864.95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549551.97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1311884.82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549528.93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1311885.02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549497.24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1311854.08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549460.17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1311819.04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549430.31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1311813.52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549396.68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1311827.92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549367.04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1311835.23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549293.68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1311831.17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549242.06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1311814.58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549233.63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1311799.10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549245.58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1311784.90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549284.85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1311784.53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549297.98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1311758.97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549281.38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1311740.73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549242.28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1311749.48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549201.37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1311728.61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549128.04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1311720.60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549079.64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1311733.42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549096.67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1311777.90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548996.80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1311776.26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548999.68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1311770.76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548980.92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1311780.15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548981.91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1311772.23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548980.65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1311770.43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548974.08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1311775.03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548979.20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1311781.51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548974.29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1311783.45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548972.46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1311804.46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548961.85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1311821.34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548938.83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1311835.51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548944.28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1311897.76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548955.38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1311929.18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548954.73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1311941.59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548942.15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1311951.89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548947.26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1311987.78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548984.71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1312063.11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548999.06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1312068.48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549016.96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1312130.08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549037.77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1312188.91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549061.77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1312252.38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549013.56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1312280.92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548991.28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1312287.91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548962.53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1312302.78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548955.10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1312196.56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548950.38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1312166.89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548910.42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1312197.41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548822.33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1312268.30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548617.63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1312424.85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548559.89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1312469.01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548548.27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1312463.28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548535.07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1312435.36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548514.36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1312447.02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548504.71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1312417.61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548498.04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1312394.13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548496.32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1312389.44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548494.60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1312384.74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548492.89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1312380.04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548491.17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1312375.34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548489.46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1312370.65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548487.74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1312365.95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548487.26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1312364.63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548486.02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1312361.24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548484.31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1312356.51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548483.29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1312353.66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548480.28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1312353.13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548475.36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1312352.24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548470.43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1312351.37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548465.51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1312350.48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548460.59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1312349.61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548455.67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1312348.72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548450.74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1312347.85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548445.82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1312346.98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548440.90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1312346.09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548435.98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1312345.22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548431.06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1312344.33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548426.14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1312343.46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548421.21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1312342.57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548416.29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1312341.70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548411.37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1312340.83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548406.45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1312339.94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548401.52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1312339.07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548396.61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1312338.18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548391.68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1312337.31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548386.76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1312336.42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548381.83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1312335.55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548376.92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1312334.66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548371.99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1312333.79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548367.07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1312332.91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548362.15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1312332.03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548357.22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1312331.15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548352.30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1312330.27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548347.38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1312329.39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548342.46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1312328.51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548337.54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1312327.63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548332.62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1312326.75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548327.69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1312325.87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548322.77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1312325.00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548317.85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1312324.11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548312.92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1312323.24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548308.01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1312322.35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548303.08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1312321.48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548298.16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1312320.59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548293.23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1312319.72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548288.32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1312318.85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548283.40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1312317.96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1312317.09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548273.55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1312316.20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548268.63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1312315.33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548263.70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1312314.44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548259.97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1312313.78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548260.70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1312309.54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548180.14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1312293.75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548173.56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1312355.12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548251.69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1312364.38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548235.26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1312500.11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549256.63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1311588.98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549258.81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1311588.72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549257.71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1311579.98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549248.72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1311581.45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549249.07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1311583.63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549256.63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1311588.98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549192.73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1311614.84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549186.83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1311609.73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549188.26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1311608.07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549196.08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1311606.99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549197.80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1311608.34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549192.73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1311614.84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548704.90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1311969.04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548703.84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1311967.12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548705.98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1311959.03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548707.96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1311958.09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548711.45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1311965.44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548704.90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1311969.04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549457.52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1311706.47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549458.55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1311704.52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549451.71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1311700.89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549450.68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1311702.83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549457.52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1311706.47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548640.44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1311909.38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548637.22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1311902.63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548639.19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1311901.68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548642.42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1311908.43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548640.44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1311909.38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549052.79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1311675.67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549054.89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1311674.99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549056.89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1311681.19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549054.79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1311681.87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549052.79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1311675.67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549365.61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1311651.39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549367.82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1311651.38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549367.81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1311649.18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549365.61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1311649.19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549365.61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1311651.39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548910.64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548912.84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1311822.42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548912.82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1311820.22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548910.62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1311820.23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548910.64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1311822.43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549252.84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1311484.11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549255.04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1311484.10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549255.03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1311481.90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549252.83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1311481.91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549252.84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1311484.11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548812.45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548812.44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1311810.23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548814.64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1311810.22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548814.65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1311812.42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548812.45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1311812.43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549223.35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1311546.45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549225.55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1311546.44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549225.54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1311544.24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549223.34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1311544.25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549223.35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1311546.45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548248.34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1312028.57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548250.54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1312028.56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548250.53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1312026.36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548248.33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1312026.37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548248.34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1312028.57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549506.20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1311737.18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549506.19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1311734.98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549508.39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1311734.97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549508.40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1311737.17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549506.20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1311737.18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549305.70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1311613.23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549307.90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1311613.22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549307.89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1311611.02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549305.69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1311611.03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549305.70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1311613.23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549580.59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549582.78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1311779.95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549580.58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1311779.96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549580.59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548682.51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1311884.88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548684.71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1311884.87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548684.70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1311882.67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548682.50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1311882.68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548682.51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1311884.88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548506.74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1311949.78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548508.94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1311949.77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548508.93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1311947.57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548506.73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1311947.58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548506.74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1311949.78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548444.59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1311968.51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548446.79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1311968.50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548446.78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1311966.30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548444.58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1311966.31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548444.59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1311968.51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548386.14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1311986.15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548388.34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1311986.14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548388.33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1311983.94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548386.13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1311983.95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548386.14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1311986.15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548181.19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1312048.96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548183.39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1312048.95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548183.38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1312046.75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548181.18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1312046.76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548181.19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1312048.96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1311929.36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548573.85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1311929.36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548573.84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1311927.16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548576.04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1311927.16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548576.05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1311929.36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549668.56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1311940.37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549668.56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1311938.17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549666.36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1311938.17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549666.36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1311940.37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549668.56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1311940.37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549138.99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1311661.90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549138.99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1311664.10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549136.79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1311664.10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549136.79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1311661.90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549138.99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1311661.90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549654.19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1311921.36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549651.99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1311921.36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549651.99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1311919.16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549654.19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1311919.16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549654.19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1311921.36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549191.37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1311626.63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549193.57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1311626.62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549193.57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1311624.42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549191.37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1311624.43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549191.37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1311626.63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549123.55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1311646.49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549123.54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1311644.29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549121.34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1311644.29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549121.35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1311646.49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549123.55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1311646.49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549020.91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1311745.82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549020.91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1311743.62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549018.71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1311743.62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549018.71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1311745.82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549020.91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1311745.82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548923.94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1311751.49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548921.74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1311751.49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548921.73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1311749.29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548923.93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1311749.29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548923.94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1311751.49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548747.55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1311849.68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548747.54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1311847.48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548745.34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1311847.48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548745.35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1311849.68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548747.55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1311849.68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548796.42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1311905.27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548794.22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1311905.27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548794.22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1311903.07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548796.42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1311903.07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548796.42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1311905.27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548652.93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1311983.40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548650.73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1311983.40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548650.73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1311981.20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548652.93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1311981.20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548652.93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1311983.40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548526.05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1312021.18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548523.85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1312021.18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548523.85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1312018.98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548526.05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1312018.98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548526.05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1312021.18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548314.93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1312008.27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548314.93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1312006.07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548317.13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1312006.06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548317.13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1312008.26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548314.93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1312008.27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549420.85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1311683.64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549420.84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1311681.44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549418.64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1311681.44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549418.65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1311683.64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549420.85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1311683.64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549001.71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1311707.56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548999.51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1311707.56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548999.51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1311705.36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549001.71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1311705.36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549001.71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1311707.56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548838.47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1311875.19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548836.27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1311875.19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548836.27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1311872.99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548838.47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1311872.99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548838.47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1311875.19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548589.47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548587.27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548587.27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1311999.96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548589.47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1311999.96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548589.47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1312002.16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548398.73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1312058.89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548396.53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1312058.89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548396.53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1312056.69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548398.73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1312056.69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548398.73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1312058.89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549068.72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1311712.70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549066.52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1311712.70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549066.52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1311710.50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549068.72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1311710.50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549068.72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1311712.70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548866.01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548868.21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1311782.46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548868.21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1311780.26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548866.01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1311780.27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548866.01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1311782.47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548754.48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1311935.16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548752.28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1311935.16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548752.28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1311932.96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548754.48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1311932.96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548754.48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1311935.16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548462.48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1312040.01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548460.28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1312040.01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548460.28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1312037.81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548462.48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1312037.81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548462.48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1312040.01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545540.79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1312922.95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545574.86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1312911.59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545584.12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1312911.16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545604.72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1312909.81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545615.47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1312902.05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545632.79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1312876.95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545665.63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1312879.94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545712.22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1312855.44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545714.03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1312842.48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545715.21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1312833.94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545717.40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1312827.90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545724.72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1312807.65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545728.13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1312799.01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545742.67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1312761.65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545739.12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1312753.30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545681.73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1312719.24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545681.16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1312711.47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545702.66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1312700.12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545705.70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1312696.97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545718.19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1312684.01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545709.23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1312658.30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545734.94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1312631.43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545728.90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1312620.66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545721.77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1312603.97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545732.52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1312594.39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545764.77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1312569.89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545664.44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1312516.13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545648.91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1312513.14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545632.14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1312550.71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760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545623.83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1312569.30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545624.34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1312583.05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545629.36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1312718.75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545624.36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1312754.71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545617.96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1312775.60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545604.53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1312819.51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545591.20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1312848.81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545581.13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1312861.02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545570.37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1312873.95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545565.87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1312879.32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545533.65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1312917.57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545531.26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1312922.95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545540.79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1312922.95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61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E1041" w:rsidRPr="002E6E74" w:rsidRDefault="006E1041" w:rsidP="007020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545234.43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1313881.39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545241.19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1313865.93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545267.29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1313833.07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545266.12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1313804.96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545306.41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1313691.65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545322.89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1313663.63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545325.79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1313659.85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545348.69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1313573.20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545384.47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1313454.97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545414.69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1313356.76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545426.75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1313314.12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545399.69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1313269.68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545380.95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1313222.84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545392.02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1313183.02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545404.64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1313162.88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545409.67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1313132.66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545376.91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1313147.77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545348.06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1313157.84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545327.78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1313166.09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545246.53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1313193.56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545173.04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1313208.49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545145.56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1313214.48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545141.63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1313225.28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545082.71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1313387.58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545072.05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1313443.62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545044.99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1313547.99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545036.29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1313627.24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545034.44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1313656.39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545031.95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1313699.21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545042.10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1313758.66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545086.56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1313812.78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545131.02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1313851.43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545155.31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1313840.22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545221.21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1313862.20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545223.31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1313862.87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545234.43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1313881.39</w:t>
            </w:r>
          </w:p>
        </w:tc>
        <w:tc>
          <w:tcPr>
            <w:tcW w:w="2561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558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B7CA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="006E1041"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Координаты, </w:t>
            </w:r>
            <w:proofErr w:type="gramStart"/>
            <w:r w:rsidRPr="002E6E74">
              <w:rPr>
                <w:sz w:val="20"/>
              </w:rPr>
              <w:t>м</w:t>
            </w:r>
            <w:proofErr w:type="gramEnd"/>
          </w:p>
        </w:tc>
        <w:tc>
          <w:tcPr>
            <w:tcW w:w="2561" w:type="dxa"/>
            <w:vMerge w:val="restart"/>
            <w:vAlign w:val="center"/>
          </w:tcPr>
          <w:p w:rsidR="006E1041" w:rsidRPr="002E6E74" w:rsidRDefault="006E104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558" w:type="dxa"/>
            <w:vMerge w:val="restart"/>
          </w:tcPr>
          <w:p w:rsidR="006E1041" w:rsidRPr="002E6E74" w:rsidRDefault="006E104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proofErr w:type="gramStart"/>
            <w:r w:rsidRPr="002E6E74">
              <w:rPr>
                <w:sz w:val="20"/>
                <w:vertAlign w:val="subscript"/>
                <w:lang w:val="en-US"/>
              </w:rPr>
              <w:t>t</w:t>
            </w:r>
            <w:proofErr w:type="gramEnd"/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E104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="006B54F3" w:rsidRPr="002E6E74">
              <w:rPr>
                <w:sz w:val="20"/>
              </w:rPr>
              <w:t xml:space="preserve"> на местности </w:t>
            </w:r>
            <w:r w:rsidR="006B7CAC"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E104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561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7F44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E104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561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7F448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561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AB1326" w:rsidRDefault="00AB1326"/>
    <w:p w:rsidR="009C273D" w:rsidRDefault="009C273D"/>
    <w:p w:rsidR="009C273D" w:rsidRDefault="009C273D"/>
    <w:p w:rsidR="009C273D" w:rsidRDefault="009C273D"/>
    <w:p w:rsidR="009C273D" w:rsidRDefault="009C273D"/>
    <w:p w:rsidR="009C273D" w:rsidRDefault="009C273D"/>
    <w:p w:rsidR="009C273D" w:rsidRDefault="009C273D"/>
    <w:p w:rsidR="009C273D" w:rsidRDefault="009C273D"/>
    <w:p w:rsidR="009C273D" w:rsidRDefault="009C273D"/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278"/>
        <w:gridCol w:w="1841"/>
        <w:gridCol w:w="1702"/>
      </w:tblGrid>
      <w:tr w:rsidR="009C273D" w:rsidRPr="002E6E74" w:rsidTr="00136183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C273D" w:rsidRPr="002E6E74" w:rsidRDefault="009C273D" w:rsidP="00136183">
            <w:pPr>
              <w:pStyle w:val="1"/>
              <w:rPr>
                <w:sz w:val="20"/>
              </w:rPr>
            </w:pPr>
          </w:p>
        </w:tc>
      </w:tr>
      <w:tr w:rsidR="009C273D" w:rsidRPr="002E6E74" w:rsidTr="00136183">
        <w:trPr>
          <w:trHeight w:val="430"/>
        </w:trPr>
        <w:tc>
          <w:tcPr>
            <w:tcW w:w="10632" w:type="dxa"/>
            <w:gridSpan w:val="6"/>
          </w:tcPr>
          <w:p w:rsidR="009C273D" w:rsidRPr="009C273D" w:rsidRDefault="009C273D" w:rsidP="009C273D">
            <w:pPr>
              <w:pStyle w:val="1"/>
              <w:jc w:val="center"/>
              <w:rPr>
                <w:sz w:val="20"/>
              </w:rPr>
            </w:pPr>
            <w:r w:rsidRPr="009C273D">
              <w:rPr>
                <w:sz w:val="20"/>
              </w:rPr>
              <w:t xml:space="preserve">Перечень координат характерных точек границ населенного пункта </w:t>
            </w:r>
            <w:r>
              <w:rPr>
                <w:sz w:val="20"/>
              </w:rPr>
              <w:t xml:space="preserve">деревня </w:t>
            </w:r>
            <w:proofErr w:type="spellStart"/>
            <w:r>
              <w:rPr>
                <w:sz w:val="20"/>
              </w:rPr>
              <w:t>Богословка</w:t>
            </w:r>
            <w:proofErr w:type="spellEnd"/>
            <w:r w:rsidRPr="009C273D">
              <w:rPr>
                <w:sz w:val="20"/>
              </w:rPr>
              <w:t xml:space="preserve"> МО </w:t>
            </w:r>
            <w:r>
              <w:rPr>
                <w:sz w:val="20"/>
              </w:rPr>
              <w:t>Усть-Таркский</w:t>
            </w:r>
            <w:r w:rsidRPr="009C273D">
              <w:rPr>
                <w:sz w:val="20"/>
              </w:rPr>
              <w:t xml:space="preserve"> сельсовет </w:t>
            </w:r>
          </w:p>
          <w:p w:rsidR="009C273D" w:rsidRPr="002E6E74" w:rsidRDefault="009C273D" w:rsidP="009C273D">
            <w:pPr>
              <w:pStyle w:val="1"/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Усть-Таркского</w:t>
            </w:r>
            <w:r w:rsidRPr="009C273D">
              <w:rPr>
                <w:sz w:val="20"/>
              </w:rPr>
              <w:t xml:space="preserve"> района Новосибирской области в системе координат «</w:t>
            </w:r>
            <w:proofErr w:type="gramStart"/>
            <w:r w:rsidRPr="009C273D">
              <w:rPr>
                <w:sz w:val="20"/>
              </w:rPr>
              <w:t>МСК</w:t>
            </w:r>
            <w:proofErr w:type="gramEnd"/>
            <w:r w:rsidRPr="009C273D">
              <w:rPr>
                <w:sz w:val="20"/>
              </w:rPr>
              <w:t xml:space="preserve"> НСО, зона </w:t>
            </w:r>
            <w:r>
              <w:rPr>
                <w:sz w:val="20"/>
              </w:rPr>
              <w:t>1</w:t>
            </w:r>
            <w:r w:rsidRPr="009C273D">
              <w:rPr>
                <w:sz w:val="20"/>
              </w:rPr>
              <w:t>» (Предварительный)</w:t>
            </w:r>
          </w:p>
        </w:tc>
      </w:tr>
      <w:tr w:rsidR="009C273D" w:rsidRPr="002E6E74" w:rsidTr="00136183">
        <w:trPr>
          <w:trHeight w:val="430"/>
        </w:trPr>
        <w:tc>
          <w:tcPr>
            <w:tcW w:w="10632" w:type="dxa"/>
            <w:gridSpan w:val="6"/>
          </w:tcPr>
          <w:p w:rsidR="009C273D" w:rsidRPr="002E6E74" w:rsidRDefault="009C273D" w:rsidP="009C273D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9C273D" w:rsidRPr="002E6E74" w:rsidTr="00136183">
        <w:trPr>
          <w:trHeight w:hRule="exact" w:val="397"/>
        </w:trPr>
        <w:tc>
          <w:tcPr>
            <w:tcW w:w="10632" w:type="dxa"/>
            <w:gridSpan w:val="6"/>
          </w:tcPr>
          <w:p w:rsidR="009C273D" w:rsidRPr="002E6E74" w:rsidRDefault="009C273D" w:rsidP="00B62290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proofErr w:type="gramStart"/>
            <w:r w:rsidR="00B62290">
              <w:rPr>
                <w:sz w:val="20"/>
                <w:u w:val="single"/>
              </w:rPr>
              <w:t>МСК</w:t>
            </w:r>
            <w:proofErr w:type="gramEnd"/>
            <w:r w:rsidR="00B62290">
              <w:rPr>
                <w:sz w:val="20"/>
                <w:u w:val="single"/>
              </w:rPr>
              <w:t xml:space="preserve"> НСО</w:t>
            </w:r>
            <w:r w:rsidRPr="002E6E74">
              <w:rPr>
                <w:sz w:val="20"/>
                <w:u w:val="single"/>
              </w:rPr>
              <w:t xml:space="preserve">, зона </w:t>
            </w:r>
            <w:r w:rsidR="00B62290">
              <w:rPr>
                <w:sz w:val="20"/>
                <w:u w:val="single"/>
              </w:rPr>
              <w:t>1</w:t>
            </w:r>
          </w:p>
        </w:tc>
      </w:tr>
      <w:tr w:rsidR="009C273D" w:rsidRPr="002E6E74" w:rsidTr="00136183">
        <w:trPr>
          <w:trHeight w:hRule="exact" w:val="397"/>
        </w:trPr>
        <w:tc>
          <w:tcPr>
            <w:tcW w:w="10632" w:type="dxa"/>
            <w:gridSpan w:val="6"/>
          </w:tcPr>
          <w:p w:rsidR="009C273D" w:rsidRPr="002E6E74" w:rsidRDefault="009C273D" w:rsidP="00136183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Координаты, </w:t>
            </w:r>
            <w:proofErr w:type="gramStart"/>
            <w:r w:rsidRPr="002E6E74">
              <w:rPr>
                <w:sz w:val="20"/>
              </w:rPr>
              <w:t>м</w:t>
            </w:r>
            <w:proofErr w:type="gramEnd"/>
          </w:p>
        </w:tc>
        <w:tc>
          <w:tcPr>
            <w:tcW w:w="2278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841" w:type="dxa"/>
            <w:vMerge w:val="restart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proofErr w:type="gramStart"/>
            <w:r w:rsidRPr="002E6E74">
              <w:rPr>
                <w:sz w:val="20"/>
                <w:vertAlign w:val="subscript"/>
                <w:lang w:val="en-US"/>
              </w:rPr>
              <w:t>t</w:t>
            </w:r>
            <w:proofErr w:type="gramEnd"/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9C273D" w:rsidRPr="002E6E74" w:rsidRDefault="009C273D" w:rsidP="00136183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278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841" w:type="dxa"/>
            <w:vMerge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9C273D" w:rsidRPr="002E6E74" w:rsidRDefault="009C273D" w:rsidP="00136183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278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542506.86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1320535.53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542520.97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1320532.87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542531.63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1320530.86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542641.36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1320510.19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542643.31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1320484.83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542677.18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1320479.09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542740.80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1320469.24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542762.14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1320460.58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542771.60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1320456.67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542789.53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1320449.74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542789.55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1320402.97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542799.48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1320398.86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542830.47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1320389.32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542838.26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1320363.97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542818.78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1320241.14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542752.49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1320252.85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542752.86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1320250.63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542754.60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1320240.18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542760.29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1320206.05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542756.39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1320122.21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542742.75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1320073.47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542701.80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1320018.89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542699.34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1320010.40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542712.68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1320006.66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542857.13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1319975.18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542853.48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1319969.73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542711.25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1320000.84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542697.66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1320004.64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542696.00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1319998.90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542697.82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1319998.47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542684.96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1319943.46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542686.20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1319917.52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542695.95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1319874.63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542629.49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1319760.53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542638.76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1319756.42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542701.14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1319746.59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542576.89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1319565.80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542446.42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1319560.72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542441.19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1319561.33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542430.80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1319562.54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542362.59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1319570.47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542325.56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1319445.69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542161.45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1319496.97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542155.94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1319500.29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542151.10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1319495.60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542137.97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1319504.20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542120.20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1319483.97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541996.66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1319649.52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542027.03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1319801.36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542109.44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1320009.58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541900.55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1320085.18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541918.10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1320128.06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541957.09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1320268.43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542040.04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1320256.82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542200.54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1320217.80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542265.60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1320330.59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542376.66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1320304.66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542386.41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1320302.39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542395.73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1320300.21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542410.81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1320358.00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542414.23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1320373.70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542415.22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1320377.62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542444.82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1320428.62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542506.86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1320535.53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542392.95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1320322.18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542394.92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1320321.72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542394.45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1320319.77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542392.50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1320320.23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542392.95</w:t>
            </w:r>
          </w:p>
        </w:tc>
        <w:tc>
          <w:tcPr>
            <w:tcW w:w="1562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1320322.18</w:t>
            </w:r>
          </w:p>
        </w:tc>
        <w:tc>
          <w:tcPr>
            <w:tcW w:w="2278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0.20</w:t>
            </w:r>
          </w:p>
        </w:tc>
        <w:tc>
          <w:tcPr>
            <w:tcW w:w="1702" w:type="dxa"/>
          </w:tcPr>
          <w:p w:rsidR="009C273D" w:rsidRPr="002E6E74" w:rsidRDefault="009C273D" w:rsidP="00136183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9C273D" w:rsidRPr="002E6E74" w:rsidTr="00136183">
        <w:trPr>
          <w:trHeight w:hRule="exact" w:val="397"/>
        </w:trPr>
        <w:tc>
          <w:tcPr>
            <w:tcW w:w="10632" w:type="dxa"/>
            <w:gridSpan w:val="6"/>
          </w:tcPr>
          <w:p w:rsidR="009C273D" w:rsidRPr="002E6E74" w:rsidRDefault="009C273D" w:rsidP="00136183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Координаты, </w:t>
            </w:r>
            <w:proofErr w:type="gramStart"/>
            <w:r w:rsidRPr="002E6E74">
              <w:rPr>
                <w:sz w:val="20"/>
              </w:rPr>
              <w:t>м</w:t>
            </w:r>
            <w:proofErr w:type="gramEnd"/>
          </w:p>
        </w:tc>
        <w:tc>
          <w:tcPr>
            <w:tcW w:w="2278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841" w:type="dxa"/>
            <w:vMerge w:val="restart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proofErr w:type="gramStart"/>
            <w:r w:rsidRPr="002E6E74">
              <w:rPr>
                <w:sz w:val="20"/>
                <w:vertAlign w:val="subscript"/>
                <w:lang w:val="en-US"/>
              </w:rPr>
              <w:t>t</w:t>
            </w:r>
            <w:proofErr w:type="gramEnd"/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9C273D" w:rsidRPr="002E6E74" w:rsidRDefault="009C273D" w:rsidP="00136183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9C273D" w:rsidRPr="002E6E74" w:rsidRDefault="009C273D" w:rsidP="00136183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278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841" w:type="dxa"/>
            <w:vMerge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9C273D" w:rsidRPr="002E6E74" w:rsidRDefault="009C273D" w:rsidP="00136183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278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841" w:type="dxa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9C273D" w:rsidRPr="002E6E74" w:rsidRDefault="009C273D" w:rsidP="0013618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9C273D" w:rsidRPr="002E6E74" w:rsidTr="0013618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278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841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9C273D" w:rsidRPr="002E6E74" w:rsidRDefault="009C273D" w:rsidP="00136183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9C273D" w:rsidRDefault="009C273D"/>
    <w:sectPr w:rsidR="009C273D" w:rsidSect="00712644">
      <w:type w:val="continuous"/>
      <w:pgSz w:w="11906" w:h="16838" w:code="9"/>
      <w:pgMar w:top="1134" w:right="1085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9E1" w:rsidRDefault="008B09E1">
      <w:r>
        <w:separator/>
      </w:r>
    </w:p>
  </w:endnote>
  <w:endnote w:type="continuationSeparator" w:id="0">
    <w:p w:rsidR="008B09E1" w:rsidRDefault="008B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9E1" w:rsidRDefault="008B09E1">
      <w:r>
        <w:separator/>
      </w:r>
    </w:p>
  </w:footnote>
  <w:footnote w:type="continuationSeparator" w:id="0">
    <w:p w:rsidR="008B09E1" w:rsidRDefault="008B0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680"/>
    <w:rsid w:val="00037B3D"/>
    <w:rsid w:val="000466E4"/>
    <w:rsid w:val="0006195B"/>
    <w:rsid w:val="0007437B"/>
    <w:rsid w:val="000A2945"/>
    <w:rsid w:val="000A7B0E"/>
    <w:rsid w:val="000C18AD"/>
    <w:rsid w:val="000C2A60"/>
    <w:rsid w:val="000C6F5A"/>
    <w:rsid w:val="000D55A1"/>
    <w:rsid w:val="000E0AF3"/>
    <w:rsid w:val="000E1613"/>
    <w:rsid w:val="000E6177"/>
    <w:rsid w:val="00106BFD"/>
    <w:rsid w:val="00111773"/>
    <w:rsid w:val="00135D35"/>
    <w:rsid w:val="00137CEE"/>
    <w:rsid w:val="0014454F"/>
    <w:rsid w:val="001938BC"/>
    <w:rsid w:val="001946BE"/>
    <w:rsid w:val="001A68FD"/>
    <w:rsid w:val="001C3AD5"/>
    <w:rsid w:val="001D1BAD"/>
    <w:rsid w:val="001D4228"/>
    <w:rsid w:val="001D5B2F"/>
    <w:rsid w:val="001E4FCE"/>
    <w:rsid w:val="001E7CB8"/>
    <w:rsid w:val="001F0AFA"/>
    <w:rsid w:val="00202900"/>
    <w:rsid w:val="00235B59"/>
    <w:rsid w:val="0024115F"/>
    <w:rsid w:val="002625DA"/>
    <w:rsid w:val="00267963"/>
    <w:rsid w:val="00271DFE"/>
    <w:rsid w:val="002762A9"/>
    <w:rsid w:val="0027732E"/>
    <w:rsid w:val="00281DA4"/>
    <w:rsid w:val="002B67D8"/>
    <w:rsid w:val="002C054A"/>
    <w:rsid w:val="002C5069"/>
    <w:rsid w:val="002E3FCA"/>
    <w:rsid w:val="002E69BF"/>
    <w:rsid w:val="002E6E74"/>
    <w:rsid w:val="002F2A55"/>
    <w:rsid w:val="00302C2D"/>
    <w:rsid w:val="003105B1"/>
    <w:rsid w:val="00316410"/>
    <w:rsid w:val="00335943"/>
    <w:rsid w:val="00341896"/>
    <w:rsid w:val="0038425F"/>
    <w:rsid w:val="003A076C"/>
    <w:rsid w:val="003B538E"/>
    <w:rsid w:val="003C0FDC"/>
    <w:rsid w:val="003C413E"/>
    <w:rsid w:val="003C627B"/>
    <w:rsid w:val="003E1C17"/>
    <w:rsid w:val="003E7E71"/>
    <w:rsid w:val="003F7F20"/>
    <w:rsid w:val="00406578"/>
    <w:rsid w:val="004143B0"/>
    <w:rsid w:val="004179A5"/>
    <w:rsid w:val="004227DE"/>
    <w:rsid w:val="00432044"/>
    <w:rsid w:val="0048032A"/>
    <w:rsid w:val="0048343E"/>
    <w:rsid w:val="00484838"/>
    <w:rsid w:val="00491142"/>
    <w:rsid w:val="004919CD"/>
    <w:rsid w:val="004951A1"/>
    <w:rsid w:val="004A2D67"/>
    <w:rsid w:val="004A7771"/>
    <w:rsid w:val="004C1512"/>
    <w:rsid w:val="004C56A2"/>
    <w:rsid w:val="004D328E"/>
    <w:rsid w:val="004E79C7"/>
    <w:rsid w:val="0051104D"/>
    <w:rsid w:val="005114A5"/>
    <w:rsid w:val="005232A7"/>
    <w:rsid w:val="00526EDF"/>
    <w:rsid w:val="0054169C"/>
    <w:rsid w:val="00551FB2"/>
    <w:rsid w:val="00555BE6"/>
    <w:rsid w:val="00591A82"/>
    <w:rsid w:val="005B380A"/>
    <w:rsid w:val="005B4876"/>
    <w:rsid w:val="005C1AF9"/>
    <w:rsid w:val="005D3807"/>
    <w:rsid w:val="005E048E"/>
    <w:rsid w:val="005F5C35"/>
    <w:rsid w:val="005F61A4"/>
    <w:rsid w:val="006151C2"/>
    <w:rsid w:val="0062705D"/>
    <w:rsid w:val="00650C05"/>
    <w:rsid w:val="00650F26"/>
    <w:rsid w:val="006731FF"/>
    <w:rsid w:val="00674D66"/>
    <w:rsid w:val="0068587F"/>
    <w:rsid w:val="006932C0"/>
    <w:rsid w:val="00693A09"/>
    <w:rsid w:val="00694243"/>
    <w:rsid w:val="006A00AF"/>
    <w:rsid w:val="006A0AC3"/>
    <w:rsid w:val="006A16E6"/>
    <w:rsid w:val="006B11F3"/>
    <w:rsid w:val="006B54F3"/>
    <w:rsid w:val="006B7CAC"/>
    <w:rsid w:val="006B7EAA"/>
    <w:rsid w:val="006C1AA7"/>
    <w:rsid w:val="006D0FAF"/>
    <w:rsid w:val="006E1041"/>
    <w:rsid w:val="006F19EF"/>
    <w:rsid w:val="00702078"/>
    <w:rsid w:val="007022E6"/>
    <w:rsid w:val="00712644"/>
    <w:rsid w:val="00723FCC"/>
    <w:rsid w:val="00724B44"/>
    <w:rsid w:val="00732DEE"/>
    <w:rsid w:val="007448D7"/>
    <w:rsid w:val="00755AC8"/>
    <w:rsid w:val="00774124"/>
    <w:rsid w:val="00774326"/>
    <w:rsid w:val="00787201"/>
    <w:rsid w:val="007A37E2"/>
    <w:rsid w:val="007B1A3F"/>
    <w:rsid w:val="007E0D40"/>
    <w:rsid w:val="007E1B10"/>
    <w:rsid w:val="007F448F"/>
    <w:rsid w:val="00832DCE"/>
    <w:rsid w:val="00845B7C"/>
    <w:rsid w:val="008541A9"/>
    <w:rsid w:val="0085585F"/>
    <w:rsid w:val="00876251"/>
    <w:rsid w:val="008A29A3"/>
    <w:rsid w:val="008A3EFE"/>
    <w:rsid w:val="008B09E1"/>
    <w:rsid w:val="008B2DD8"/>
    <w:rsid w:val="008B30B1"/>
    <w:rsid w:val="008D214A"/>
    <w:rsid w:val="008D51C3"/>
    <w:rsid w:val="008E13A9"/>
    <w:rsid w:val="008E2767"/>
    <w:rsid w:val="008E2E56"/>
    <w:rsid w:val="008F235D"/>
    <w:rsid w:val="008F6568"/>
    <w:rsid w:val="00905261"/>
    <w:rsid w:val="00911877"/>
    <w:rsid w:val="00912984"/>
    <w:rsid w:val="00920541"/>
    <w:rsid w:val="00920C69"/>
    <w:rsid w:val="00950825"/>
    <w:rsid w:val="009543C0"/>
    <w:rsid w:val="00965859"/>
    <w:rsid w:val="009771BD"/>
    <w:rsid w:val="00986AB4"/>
    <w:rsid w:val="009879F3"/>
    <w:rsid w:val="009922D3"/>
    <w:rsid w:val="009A0C27"/>
    <w:rsid w:val="009A6E09"/>
    <w:rsid w:val="009C273D"/>
    <w:rsid w:val="009D1607"/>
    <w:rsid w:val="009E6B7B"/>
    <w:rsid w:val="009F3C61"/>
    <w:rsid w:val="009F5A34"/>
    <w:rsid w:val="009F751A"/>
    <w:rsid w:val="00A11DCA"/>
    <w:rsid w:val="00A16F04"/>
    <w:rsid w:val="00A17721"/>
    <w:rsid w:val="00A2661C"/>
    <w:rsid w:val="00A37096"/>
    <w:rsid w:val="00A41533"/>
    <w:rsid w:val="00A42BAE"/>
    <w:rsid w:val="00A50092"/>
    <w:rsid w:val="00A51C6D"/>
    <w:rsid w:val="00A67426"/>
    <w:rsid w:val="00A70AF8"/>
    <w:rsid w:val="00A72B10"/>
    <w:rsid w:val="00A7334B"/>
    <w:rsid w:val="00A81B4A"/>
    <w:rsid w:val="00A93847"/>
    <w:rsid w:val="00AB1326"/>
    <w:rsid w:val="00AD0368"/>
    <w:rsid w:val="00AD0B32"/>
    <w:rsid w:val="00AF407B"/>
    <w:rsid w:val="00B256B9"/>
    <w:rsid w:val="00B31482"/>
    <w:rsid w:val="00B4125C"/>
    <w:rsid w:val="00B55E57"/>
    <w:rsid w:val="00B62290"/>
    <w:rsid w:val="00B836F8"/>
    <w:rsid w:val="00B83F79"/>
    <w:rsid w:val="00B90700"/>
    <w:rsid w:val="00B9167A"/>
    <w:rsid w:val="00BA0687"/>
    <w:rsid w:val="00BA11ED"/>
    <w:rsid w:val="00BB0F7B"/>
    <w:rsid w:val="00BB713B"/>
    <w:rsid w:val="00BC234A"/>
    <w:rsid w:val="00BD3E38"/>
    <w:rsid w:val="00BE1C64"/>
    <w:rsid w:val="00C11B14"/>
    <w:rsid w:val="00C211AE"/>
    <w:rsid w:val="00C24B6C"/>
    <w:rsid w:val="00C41846"/>
    <w:rsid w:val="00C54B37"/>
    <w:rsid w:val="00C57580"/>
    <w:rsid w:val="00C622F7"/>
    <w:rsid w:val="00C638C6"/>
    <w:rsid w:val="00C76277"/>
    <w:rsid w:val="00C76473"/>
    <w:rsid w:val="00C8540A"/>
    <w:rsid w:val="00C90EB6"/>
    <w:rsid w:val="00C91738"/>
    <w:rsid w:val="00CA1EE7"/>
    <w:rsid w:val="00CB4EAE"/>
    <w:rsid w:val="00CC4C2B"/>
    <w:rsid w:val="00CD74DF"/>
    <w:rsid w:val="00CE08A5"/>
    <w:rsid w:val="00CF75EF"/>
    <w:rsid w:val="00D00B35"/>
    <w:rsid w:val="00D31A86"/>
    <w:rsid w:val="00D33475"/>
    <w:rsid w:val="00D35727"/>
    <w:rsid w:val="00D36B49"/>
    <w:rsid w:val="00D42EF9"/>
    <w:rsid w:val="00D4425F"/>
    <w:rsid w:val="00D61A8E"/>
    <w:rsid w:val="00D65BF5"/>
    <w:rsid w:val="00D65F94"/>
    <w:rsid w:val="00D70CB1"/>
    <w:rsid w:val="00D751A3"/>
    <w:rsid w:val="00D862B1"/>
    <w:rsid w:val="00DA206A"/>
    <w:rsid w:val="00DA3B4D"/>
    <w:rsid w:val="00DC3827"/>
    <w:rsid w:val="00DF6A6C"/>
    <w:rsid w:val="00DF7293"/>
    <w:rsid w:val="00E05870"/>
    <w:rsid w:val="00E2417B"/>
    <w:rsid w:val="00E24D8E"/>
    <w:rsid w:val="00E302EC"/>
    <w:rsid w:val="00E34A2D"/>
    <w:rsid w:val="00E37F5A"/>
    <w:rsid w:val="00E44EB2"/>
    <w:rsid w:val="00E55143"/>
    <w:rsid w:val="00E64F79"/>
    <w:rsid w:val="00E674B7"/>
    <w:rsid w:val="00E82666"/>
    <w:rsid w:val="00E83290"/>
    <w:rsid w:val="00E85DA1"/>
    <w:rsid w:val="00E8672D"/>
    <w:rsid w:val="00E9096C"/>
    <w:rsid w:val="00E95F6A"/>
    <w:rsid w:val="00EB0B42"/>
    <w:rsid w:val="00EC27B9"/>
    <w:rsid w:val="00EC3D97"/>
    <w:rsid w:val="00ED1680"/>
    <w:rsid w:val="00EE1B03"/>
    <w:rsid w:val="00EE1FBE"/>
    <w:rsid w:val="00EE3CEE"/>
    <w:rsid w:val="00F07C00"/>
    <w:rsid w:val="00F12DB0"/>
    <w:rsid w:val="00F46278"/>
    <w:rsid w:val="00F514D0"/>
    <w:rsid w:val="00F5488D"/>
    <w:rsid w:val="00F550FD"/>
    <w:rsid w:val="00F66554"/>
    <w:rsid w:val="00F778AF"/>
    <w:rsid w:val="00F8248E"/>
    <w:rsid w:val="00F969E1"/>
    <w:rsid w:val="00F96F27"/>
    <w:rsid w:val="00FB0474"/>
    <w:rsid w:val="00FC48B8"/>
    <w:rsid w:val="00FD0C65"/>
    <w:rsid w:val="00FD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endnote text"/>
    <w:basedOn w:val="a"/>
    <w:link w:val="a9"/>
    <w:rsid w:val="00A16F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A16F04"/>
  </w:style>
  <w:style w:type="paragraph" w:styleId="aa">
    <w:name w:val="Normal (Web)"/>
    <w:basedOn w:val="a"/>
    <w:uiPriority w:val="99"/>
    <w:rsid w:val="00A16F04"/>
    <w:pPr>
      <w:spacing w:before="100" w:beforeAutospacing="1" w:after="119"/>
    </w:pPr>
  </w:style>
  <w:style w:type="character" w:customStyle="1" w:styleId="a4">
    <w:name w:val="Верхний колонтитул Знак"/>
    <w:basedOn w:val="a0"/>
    <w:link w:val="a3"/>
    <w:rsid w:val="00694243"/>
    <w:rPr>
      <w:sz w:val="24"/>
      <w:szCs w:val="24"/>
    </w:rPr>
  </w:style>
  <w:style w:type="paragraph" w:styleId="ab">
    <w:name w:val="Balloon Text"/>
    <w:basedOn w:val="a"/>
    <w:link w:val="ac"/>
    <w:rsid w:val="004834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343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E08A5"/>
    <w:pPr>
      <w:widowControl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rsid w:val="00CE08A5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43;&#1088;&#1072;&#1085;&#1080;&#1094;&#1099;&#1054;&#1073;&#1098;&#1077;&#1082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ГраницыОбъекта</Template>
  <TotalTime>19</TotalTime>
  <Pages>1</Pages>
  <Words>8034</Words>
  <Characters>45794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53721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User</cp:lastModifiedBy>
  <cp:revision>34</cp:revision>
  <dcterms:created xsi:type="dcterms:W3CDTF">2019-02-08T11:42:00Z</dcterms:created>
  <dcterms:modified xsi:type="dcterms:W3CDTF">2023-11-22T02:42:00Z</dcterms:modified>
</cp:coreProperties>
</file>